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9B997" w14:textId="77777777" w:rsidR="00124617" w:rsidRDefault="00124617" w:rsidP="004F4CA7">
      <w:pPr>
        <w:pStyle w:val="Naslov"/>
      </w:pPr>
    </w:p>
    <w:p w14:paraId="3F71B77D" w14:textId="77777777" w:rsidR="00124617" w:rsidRDefault="00124617" w:rsidP="00492E7C">
      <w:pPr>
        <w:spacing w:before="0"/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440AC4" w14:paraId="635F4F2A" w14:textId="77777777" w:rsidTr="0005246D">
        <w:tc>
          <w:tcPr>
            <w:tcW w:w="889" w:type="dxa"/>
            <w:vAlign w:val="center"/>
          </w:tcPr>
          <w:p w14:paraId="089903E4" w14:textId="3C8103DB" w:rsidR="00440AC4" w:rsidRPr="000D6013" w:rsidRDefault="00440AC4" w:rsidP="00440AC4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26737154"/>
            <w:r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136EE42" w14:textId="3F07DB31" w:rsidR="00440AC4" w:rsidRPr="000D6013" w:rsidRDefault="00440AC4" w:rsidP="00440AC4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602-02/23-02/01</w:t>
            </w:r>
          </w:p>
        </w:tc>
      </w:tr>
      <w:tr w:rsidR="00440AC4" w14:paraId="5C95E0B1" w14:textId="77777777" w:rsidTr="0005246D">
        <w:tc>
          <w:tcPr>
            <w:tcW w:w="889" w:type="dxa"/>
            <w:vAlign w:val="center"/>
          </w:tcPr>
          <w:p w14:paraId="5A6CDB64" w14:textId="21AC0D75" w:rsidR="00440AC4" w:rsidRPr="000D6013" w:rsidRDefault="00440AC4" w:rsidP="00440AC4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URBROJ:</w:t>
            </w:r>
          </w:p>
        </w:tc>
        <w:tc>
          <w:tcPr>
            <w:tcW w:w="2429" w:type="dxa"/>
            <w:vAlign w:val="center"/>
          </w:tcPr>
          <w:p w14:paraId="1D298311" w14:textId="7F2ED39D" w:rsidR="00440AC4" w:rsidRPr="000D6013" w:rsidRDefault="00440AC4" w:rsidP="00440AC4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2181-228-103/1-11</w:t>
            </w:r>
          </w:p>
        </w:tc>
      </w:tr>
      <w:bookmarkEnd w:id="0"/>
      <w:tr w:rsidR="00ED5196" w14:paraId="2E63E01C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CD9C502" w14:textId="77777777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</w:p>
        </w:tc>
        <w:tc>
          <w:tcPr>
            <w:tcW w:w="2429" w:type="dxa"/>
            <w:vAlign w:val="center"/>
          </w:tcPr>
          <w:p w14:paraId="4967CE58" w14:textId="52FD4A49" w:rsidR="00ED5196" w:rsidRPr="000D6013" w:rsidRDefault="004F4CA7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 veljače, 2023.</w:t>
            </w:r>
          </w:p>
        </w:tc>
      </w:tr>
    </w:tbl>
    <w:p w14:paraId="4899595B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3E05C0F7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77793757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C8937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DAD2C" w14:textId="49D8BD97" w:rsidR="00294A5E" w:rsidRPr="00FC21C2" w:rsidRDefault="00872A3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sveučilišni studij: </w:t>
            </w:r>
            <w:r w:rsidR="00792087">
              <w:rPr>
                <w:rFonts w:ascii="Arial" w:hAnsi="Arial" w:cs="Arial"/>
                <w:sz w:val="20"/>
                <w:szCs w:val="20"/>
              </w:rPr>
              <w:t>Sestrinstvo</w:t>
            </w:r>
          </w:p>
        </w:tc>
      </w:tr>
      <w:tr w:rsidR="00294A5E" w:rsidRPr="00FC21C2" w14:paraId="246DD4B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4CF3F4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2337881F" w14:textId="7DD9A6D8" w:rsidR="00294A5E" w:rsidRPr="00FC21C2" w:rsidRDefault="00872A3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Splitu, Sveučilišni odjel zdravstvenih studija</w:t>
            </w:r>
          </w:p>
        </w:tc>
      </w:tr>
      <w:tr w:rsidR="00294A5E" w:rsidRPr="00FC21C2" w14:paraId="2813B870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877031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AE7C23E" w14:textId="77777777" w:rsidR="00294A5E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A5E" w:rsidRPr="00FC21C2" w14:paraId="7521183C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977A8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29445EB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3EF26BDF" w14:textId="59948008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F4CA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08EC16FF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ABA7EA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1558810" w14:textId="1E559BC2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F4CA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9518F4D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903A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8F34D5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1D16EBC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3AF42D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44B63D6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E5DCD0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0F8FDCD1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136037CB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p w14:paraId="0762BFC8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C66FE6" w:rsidRPr="001B2804" w14:paraId="514ECDC9" w14:textId="77777777" w:rsidTr="003D0B48">
        <w:tc>
          <w:tcPr>
            <w:tcW w:w="9060" w:type="dxa"/>
            <w:gridSpan w:val="2"/>
            <w:shd w:val="clear" w:color="auto" w:fill="CCECFF"/>
          </w:tcPr>
          <w:p w14:paraId="1E056DB7" w14:textId="77777777" w:rsidR="00C66FE6" w:rsidRPr="001B2804" w:rsidRDefault="00C66FE6" w:rsidP="003D0B48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26755953"/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66FE6" w:rsidRPr="001B2804" w14:paraId="700458C0" w14:textId="77777777" w:rsidTr="003D0B48">
        <w:tc>
          <w:tcPr>
            <w:tcW w:w="8259" w:type="dxa"/>
          </w:tcPr>
          <w:p w14:paraId="57397CB9" w14:textId="77777777" w:rsidR="00C66FE6" w:rsidRPr="001B2804" w:rsidRDefault="00C66FE6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 Pročelnika SOZS-a</w:t>
            </w:r>
          </w:p>
        </w:tc>
        <w:tc>
          <w:tcPr>
            <w:tcW w:w="801" w:type="dxa"/>
            <w:vAlign w:val="center"/>
          </w:tcPr>
          <w:p w14:paraId="5372A3D7" w14:textId="77777777" w:rsidR="00C66FE6" w:rsidRDefault="003C50C0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06379471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66FE6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66FE6" w:rsidRPr="001B2804" w14:paraId="0E9EB30F" w14:textId="77777777" w:rsidTr="003D0B48">
        <w:tc>
          <w:tcPr>
            <w:tcW w:w="8259" w:type="dxa"/>
          </w:tcPr>
          <w:p w14:paraId="71CDC24C" w14:textId="77777777" w:rsidR="00C66FE6" w:rsidRPr="001B2804" w:rsidRDefault="00C66FE6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01" w:type="dxa"/>
            <w:vAlign w:val="center"/>
          </w:tcPr>
          <w:p w14:paraId="7DA3C3E2" w14:textId="77777777" w:rsidR="00C66FE6" w:rsidRPr="001B2804" w:rsidRDefault="003C50C0" w:rsidP="003D0B48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1787980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66FE6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66FE6" w:rsidRPr="001B2804" w14:paraId="3F8AB9EE" w14:textId="77777777" w:rsidTr="003D0B48">
        <w:tc>
          <w:tcPr>
            <w:tcW w:w="8259" w:type="dxa"/>
          </w:tcPr>
          <w:p w14:paraId="794806F6" w14:textId="26CAA028" w:rsidR="00C66FE6" w:rsidRDefault="00C66FE6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Mišljenje Odbora za unapr</w:t>
            </w:r>
            <w:r w:rsidR="003C50C0">
              <w:rPr>
                <w:rFonts w:ascii="Arial" w:hAnsi="Arial" w:cs="Arial"/>
                <w:sz w:val="20"/>
                <w:szCs w:val="20"/>
              </w:rPr>
              <w:t>j</w:t>
            </w:r>
            <w:bookmarkStart w:id="2" w:name="_GoBack"/>
            <w:bookmarkEnd w:id="2"/>
            <w:r>
              <w:rPr>
                <w:rFonts w:ascii="Arial" w:hAnsi="Arial" w:cs="Arial"/>
                <w:sz w:val="20"/>
                <w:szCs w:val="20"/>
              </w:rPr>
              <w:t>eđenje kvalitete SOZS-a</w:t>
            </w:r>
          </w:p>
        </w:tc>
        <w:tc>
          <w:tcPr>
            <w:tcW w:w="801" w:type="dxa"/>
            <w:vAlign w:val="center"/>
          </w:tcPr>
          <w:p w14:paraId="5B3FF444" w14:textId="77777777" w:rsidR="00C66FE6" w:rsidRDefault="003C50C0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783883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66FE6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66FE6" w:rsidRPr="001B2804" w14:paraId="421FDB23" w14:textId="77777777" w:rsidTr="003D0B48">
        <w:tc>
          <w:tcPr>
            <w:tcW w:w="8259" w:type="dxa"/>
          </w:tcPr>
          <w:p w14:paraId="480BC883" w14:textId="77777777" w:rsidR="00C66FE6" w:rsidRDefault="00C66FE6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Dopusnica studijskog programa</w:t>
            </w:r>
          </w:p>
        </w:tc>
        <w:tc>
          <w:tcPr>
            <w:tcW w:w="801" w:type="dxa"/>
            <w:vAlign w:val="center"/>
          </w:tcPr>
          <w:p w14:paraId="07181665" w14:textId="77777777" w:rsidR="00C66FE6" w:rsidRDefault="003C50C0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2483269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66FE6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66FE6" w:rsidRPr="001B2804" w14:paraId="14B81B4D" w14:textId="77777777" w:rsidTr="003D0B48">
        <w:tc>
          <w:tcPr>
            <w:tcW w:w="8259" w:type="dxa"/>
          </w:tcPr>
          <w:p w14:paraId="5B269B44" w14:textId="77777777" w:rsidR="00C66FE6" w:rsidRPr="001B2804" w:rsidRDefault="00C66FE6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01" w:type="dxa"/>
            <w:vAlign w:val="center"/>
          </w:tcPr>
          <w:p w14:paraId="731F5977" w14:textId="77777777" w:rsidR="00C66FE6" w:rsidRPr="001B2804" w:rsidRDefault="003C50C0" w:rsidP="003D0B48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48566967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66FE6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bookmarkEnd w:id="1"/>
    </w:tbl>
    <w:p w14:paraId="7264065D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02550C29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A24CC" w14:textId="77777777" w:rsidR="00AD6132" w:rsidRDefault="00AD6132">
      <w:r>
        <w:separator/>
      </w:r>
    </w:p>
  </w:endnote>
  <w:endnote w:type="continuationSeparator" w:id="0">
    <w:p w14:paraId="3552B0FC" w14:textId="77777777" w:rsidR="00AD6132" w:rsidRDefault="00AD6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14:paraId="6735BE9B" w14:textId="77777777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3DE2B3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BB02B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0BA22B47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AC0E69A" wp14:editId="355B96E9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67630B79" w14:textId="30E2F362" w:rsidR="000A587A" w:rsidRPr="009B1C3F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</w:t>
    </w:r>
    <w:r w:rsidR="0034430D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5DBC0223" w14:textId="77777777" w:rsidR="0045008F" w:rsidRPr="000A587A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79DBF" w14:textId="77777777" w:rsidR="00AD6132" w:rsidRDefault="00AD6132">
      <w:r>
        <w:separator/>
      </w:r>
    </w:p>
  </w:footnote>
  <w:footnote w:type="continuationSeparator" w:id="0">
    <w:p w14:paraId="72743F29" w14:textId="77777777" w:rsidR="00AD6132" w:rsidRDefault="00AD6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26D5A" w14:textId="77777777" w:rsidR="00ED5196" w:rsidRDefault="00ED5196" w:rsidP="00F94A5B">
    <w:pPr>
      <w:pStyle w:val="Zaglavlje"/>
      <w:spacing w:before="0"/>
    </w:pPr>
  </w:p>
  <w:p w14:paraId="7C2A0AE1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1C8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0233575" wp14:editId="31C69568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033ADC94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042CC1DB" w14:textId="77777777" w:rsidR="00ED5196" w:rsidRPr="003572E5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2A5E90B2" wp14:editId="08E1D54F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6145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1E"/>
    <w:rsid w:val="000060F2"/>
    <w:rsid w:val="000507E9"/>
    <w:rsid w:val="0005246D"/>
    <w:rsid w:val="00060F62"/>
    <w:rsid w:val="00072B32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290F"/>
    <w:rsid w:val="00196054"/>
    <w:rsid w:val="001B2804"/>
    <w:rsid w:val="001B6633"/>
    <w:rsid w:val="001E4E9F"/>
    <w:rsid w:val="00212314"/>
    <w:rsid w:val="00220CD7"/>
    <w:rsid w:val="00231FD6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4430D"/>
    <w:rsid w:val="003572E5"/>
    <w:rsid w:val="0037119E"/>
    <w:rsid w:val="00386CA8"/>
    <w:rsid w:val="003B5AAB"/>
    <w:rsid w:val="003C23E2"/>
    <w:rsid w:val="003C506C"/>
    <w:rsid w:val="003C50C0"/>
    <w:rsid w:val="003D0EF5"/>
    <w:rsid w:val="00404B14"/>
    <w:rsid w:val="004116B5"/>
    <w:rsid w:val="00421EF4"/>
    <w:rsid w:val="00440AC4"/>
    <w:rsid w:val="0045008F"/>
    <w:rsid w:val="0047495E"/>
    <w:rsid w:val="00492E7C"/>
    <w:rsid w:val="0049572F"/>
    <w:rsid w:val="004A6E16"/>
    <w:rsid w:val="004C7CD0"/>
    <w:rsid w:val="004D0D72"/>
    <w:rsid w:val="004F4CA7"/>
    <w:rsid w:val="0050504C"/>
    <w:rsid w:val="00542C58"/>
    <w:rsid w:val="00557CCD"/>
    <w:rsid w:val="005A1CFE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70138"/>
    <w:rsid w:val="0077434A"/>
    <w:rsid w:val="00791BD2"/>
    <w:rsid w:val="00792087"/>
    <w:rsid w:val="007B2165"/>
    <w:rsid w:val="007E52D1"/>
    <w:rsid w:val="007F4396"/>
    <w:rsid w:val="00802628"/>
    <w:rsid w:val="00811D62"/>
    <w:rsid w:val="008179D8"/>
    <w:rsid w:val="00817A34"/>
    <w:rsid w:val="00841B63"/>
    <w:rsid w:val="00854A3F"/>
    <w:rsid w:val="00872A30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E0D20"/>
    <w:rsid w:val="00A06194"/>
    <w:rsid w:val="00A11BB8"/>
    <w:rsid w:val="00A13DA9"/>
    <w:rsid w:val="00A97516"/>
    <w:rsid w:val="00AB0DAF"/>
    <w:rsid w:val="00AC15F8"/>
    <w:rsid w:val="00AD6132"/>
    <w:rsid w:val="00B247C9"/>
    <w:rsid w:val="00B543B7"/>
    <w:rsid w:val="00B75D7F"/>
    <w:rsid w:val="00B9014A"/>
    <w:rsid w:val="00B946E6"/>
    <w:rsid w:val="00B96863"/>
    <w:rsid w:val="00BB2608"/>
    <w:rsid w:val="00BC1483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66FE6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65CA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AC6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8484d6"/>
    </o:shapedefaults>
    <o:shapelayout v:ext="edit">
      <o:idmap v:ext="edit" data="1"/>
    </o:shapelayout>
  </w:shapeDefaults>
  <w:decimalSymbol w:val=","/>
  <w:listSeparator w:val=";"/>
  <w14:docId w14:val="7C94DF1B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Naslov">
    <w:name w:val="Title"/>
    <w:basedOn w:val="Normal"/>
    <w:next w:val="Normal"/>
    <w:link w:val="NaslovChar"/>
    <w:qFormat/>
    <w:rsid w:val="004F4CA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rsid w:val="004F4CA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B738D-A77F-4FB9-A1E5-C69E8FB44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</Template>
  <TotalTime>2</TotalTime>
  <Pages>1</Pages>
  <Words>108</Words>
  <Characters>868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975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Mario</cp:lastModifiedBy>
  <cp:revision>5</cp:revision>
  <cp:lastPrinted>2023-02-08T13:41:00Z</cp:lastPrinted>
  <dcterms:created xsi:type="dcterms:W3CDTF">2023-02-07T17:57:00Z</dcterms:created>
  <dcterms:modified xsi:type="dcterms:W3CDTF">2023-02-08T13:41:00Z</dcterms:modified>
</cp:coreProperties>
</file>